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0E35F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SWAYNE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1420 -     )</w:t>
      </w:r>
    </w:p>
    <w:p w14:paraId="383F9F56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</w:t>
      </w:r>
    </w:p>
    <w:p w14:paraId="7BD06867" w14:textId="77777777" w:rsidR="007C6CB7" w:rsidRDefault="007C6CB7" w:rsidP="007C6CB7">
      <w:pPr>
        <w:pStyle w:val="NoSpacing"/>
        <w:rPr>
          <w:rFonts w:cs="Times New Roman"/>
          <w:szCs w:val="24"/>
        </w:rPr>
      </w:pPr>
    </w:p>
    <w:p w14:paraId="0542202C" w14:textId="77777777" w:rsidR="007C6CB7" w:rsidRDefault="007C6CB7" w:rsidP="007C6CB7">
      <w:pPr>
        <w:pStyle w:val="NoSpacing"/>
        <w:rPr>
          <w:rFonts w:cs="Times New Roman"/>
          <w:szCs w:val="24"/>
        </w:rPr>
      </w:pPr>
    </w:p>
    <w:p w14:paraId="54D8E910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 Berkeley(q.v.).</w:t>
      </w:r>
    </w:p>
    <w:p w14:paraId="2071E3AE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4C384E05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William(q.v.).   (ibid.)</w:t>
      </w:r>
    </w:p>
    <w:p w14:paraId="2715FE6B" w14:textId="77777777" w:rsidR="007C6CB7" w:rsidRDefault="007C6CB7" w:rsidP="007C6CB7">
      <w:pPr>
        <w:pStyle w:val="NoSpacing"/>
        <w:rPr>
          <w:rFonts w:cs="Times New Roman"/>
          <w:szCs w:val="24"/>
        </w:rPr>
      </w:pPr>
    </w:p>
    <w:p w14:paraId="11CE183B" w14:textId="77777777" w:rsidR="007C6CB7" w:rsidRDefault="007C6CB7" w:rsidP="007C6CB7">
      <w:pPr>
        <w:pStyle w:val="NoSpacing"/>
        <w:rPr>
          <w:rFonts w:cs="Times New Roman"/>
          <w:szCs w:val="24"/>
        </w:rPr>
      </w:pPr>
    </w:p>
    <w:p w14:paraId="2A843C3E" w14:textId="77777777" w:rsidR="007C6CB7" w:rsidRDefault="007C6CB7" w:rsidP="007C6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556390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51D3" w14:textId="77777777" w:rsidR="007C6CB7" w:rsidRDefault="007C6CB7" w:rsidP="009139A6">
      <w:r>
        <w:separator/>
      </w:r>
    </w:p>
  </w:endnote>
  <w:endnote w:type="continuationSeparator" w:id="0">
    <w:p w14:paraId="6006016A" w14:textId="77777777" w:rsidR="007C6CB7" w:rsidRDefault="007C6C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94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B2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0A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55E5" w14:textId="77777777" w:rsidR="007C6CB7" w:rsidRDefault="007C6CB7" w:rsidP="009139A6">
      <w:r>
        <w:separator/>
      </w:r>
    </w:p>
  </w:footnote>
  <w:footnote w:type="continuationSeparator" w:id="0">
    <w:p w14:paraId="6C117B97" w14:textId="77777777" w:rsidR="007C6CB7" w:rsidRDefault="007C6C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F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67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B28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CB7"/>
    <w:rsid w:val="000666E0"/>
    <w:rsid w:val="002510B7"/>
    <w:rsid w:val="005C130B"/>
    <w:rsid w:val="007C6CB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42745"/>
  <w15:chartTrackingRefBased/>
  <w15:docId w15:val="{B8C208F5-DD1F-43C4-ADD7-0550AD20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2023-09-05T08:28:00Z</dcterms:created>
  <dcterms:modified xsi:type="dcterms:W3CDTF">2023-09-05T08:28:00Z</dcterms:modified>
</cp:coreProperties>
</file>